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548C7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C95DC60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0C341FCD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B4B58B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56692" w14:textId="4A2540E0" w:rsidR="00960014" w:rsidRDefault="0045497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May1401</w:t>
      </w:r>
      <w:r w:rsidR="00960014"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6D5CB70B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city and suburbs of Canterbury.</w:t>
      </w:r>
    </w:p>
    <w:p w14:paraId="18E71031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7364F08E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D5FBE" w14:textId="77777777" w:rsidR="00960014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E9BB8" w14:textId="77777777" w:rsidR="00960014" w:rsidRPr="00680D2B" w:rsidRDefault="00960014" w:rsidP="009600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7640AE08" w14:textId="1AA8B552" w:rsidR="00BA00AB" w:rsidRPr="0096001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600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BEB7" w14:textId="77777777" w:rsidR="00960014" w:rsidRDefault="00960014" w:rsidP="009139A6">
      <w:r>
        <w:separator/>
      </w:r>
    </w:p>
  </w:endnote>
  <w:endnote w:type="continuationSeparator" w:id="0">
    <w:p w14:paraId="1A387523" w14:textId="77777777" w:rsidR="00960014" w:rsidRDefault="009600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E3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8EF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85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16A89" w14:textId="77777777" w:rsidR="00960014" w:rsidRDefault="00960014" w:rsidP="009139A6">
      <w:r>
        <w:separator/>
      </w:r>
    </w:p>
  </w:footnote>
  <w:footnote w:type="continuationSeparator" w:id="0">
    <w:p w14:paraId="2E0D5B86" w14:textId="77777777" w:rsidR="00960014" w:rsidRDefault="009600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6C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0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D78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014"/>
    <w:rsid w:val="000666E0"/>
    <w:rsid w:val="002510B7"/>
    <w:rsid w:val="00454974"/>
    <w:rsid w:val="005C130B"/>
    <w:rsid w:val="00826F5C"/>
    <w:rsid w:val="009139A6"/>
    <w:rsid w:val="009448BB"/>
    <w:rsid w:val="0096001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6B40E"/>
  <w15:chartTrackingRefBased/>
  <w15:docId w15:val="{F85C9FD8-AC58-40F6-8E6E-1EC6B124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2021-05-11T08:33:00Z</dcterms:created>
  <dcterms:modified xsi:type="dcterms:W3CDTF">2021-05-11T08:34:00Z</dcterms:modified>
</cp:coreProperties>
</file>